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1C1B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ZO101 Medical Terminology</w:t>
      </w:r>
    </w:p>
    <w:p w14:paraId="23A5F361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Course Outline</w:t>
      </w:r>
    </w:p>
    <w:p w14:paraId="3076933A" w14:textId="581B2076" w:rsidR="00BD3190" w:rsidRDefault="00FA645A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MOD 2, OCT, 28 - DEC.20, 2019</w:t>
      </w:r>
    </w:p>
    <w:p w14:paraId="4FFADA62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(Subject to Change)</w:t>
      </w:r>
    </w:p>
    <w:p w14:paraId="6598B1EC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10823" w:type="dxa"/>
        <w:tblInd w:w="671" w:type="dxa"/>
        <w:tblLayout w:type="fixed"/>
        <w:tblLook w:val="04A0" w:firstRow="1" w:lastRow="0" w:firstColumn="1" w:lastColumn="0" w:noHBand="0" w:noVBand="1"/>
      </w:tblPr>
      <w:tblGrid>
        <w:gridCol w:w="7"/>
        <w:gridCol w:w="803"/>
        <w:gridCol w:w="1260"/>
        <w:gridCol w:w="76"/>
        <w:gridCol w:w="3244"/>
        <w:gridCol w:w="1967"/>
        <w:gridCol w:w="2152"/>
        <w:gridCol w:w="1314"/>
      </w:tblGrid>
      <w:tr w:rsidR="007045AD" w:rsidRPr="00BD3190" w14:paraId="660B834F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2DEEA02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336" w:type="dxa"/>
            <w:gridSpan w:val="2"/>
          </w:tcPr>
          <w:p w14:paraId="36829D7C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Day</w:t>
            </w:r>
          </w:p>
        </w:tc>
        <w:tc>
          <w:tcPr>
            <w:tcW w:w="3244" w:type="dxa"/>
          </w:tcPr>
          <w:p w14:paraId="4BE0630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Textbook/DVD</w:t>
            </w:r>
          </w:p>
        </w:tc>
        <w:tc>
          <w:tcPr>
            <w:tcW w:w="1967" w:type="dxa"/>
          </w:tcPr>
          <w:p w14:paraId="7A44F51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Activities</w:t>
            </w:r>
          </w:p>
        </w:tc>
        <w:tc>
          <w:tcPr>
            <w:tcW w:w="2152" w:type="dxa"/>
          </w:tcPr>
          <w:p w14:paraId="427B4780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Assignments</w:t>
            </w:r>
          </w:p>
        </w:tc>
        <w:tc>
          <w:tcPr>
            <w:tcW w:w="1314" w:type="dxa"/>
          </w:tcPr>
          <w:p w14:paraId="0E72D2B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Tests</w:t>
            </w:r>
          </w:p>
        </w:tc>
      </w:tr>
      <w:tr w:rsidR="007045AD" w:rsidRPr="00BD3190" w14:paraId="12EA3AB2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62B9680E" w14:textId="77777777" w:rsidR="00BD3190" w:rsidRDefault="00BD319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D9D2AC" w14:textId="77777777" w:rsidR="00D674EF" w:rsidRP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8741EC6" w14:textId="77777777" w:rsid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BB102D" w14:textId="062B3DCB" w:rsidR="004B096C" w:rsidRDefault="004B096C" w:rsidP="004B0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C5F0D" w14:textId="10F9BDD3" w:rsidR="00EC1BB6" w:rsidRPr="00BD3190" w:rsidRDefault="00FA645A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10/29/19</w:t>
            </w:r>
          </w:p>
        </w:tc>
        <w:tc>
          <w:tcPr>
            <w:tcW w:w="3244" w:type="dxa"/>
          </w:tcPr>
          <w:p w14:paraId="293737F6" w14:textId="77777777" w:rsidR="00BD3190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 (DVD 51 minutes)</w:t>
            </w:r>
          </w:p>
          <w:p w14:paraId="466AA1B9" w14:textId="77777777" w:rsidR="00D674EF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B0962" w14:textId="77777777" w:rsidR="00D674EF" w:rsidRPr="00BD3190" w:rsidRDefault="00E130D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how to build medical </w:t>
            </w:r>
            <w:r w:rsidR="00D674EF">
              <w:rPr>
                <w:rFonts w:ascii="Times New Roman" w:hAnsi="Times New Roman" w:cs="Times New Roman"/>
                <w:sz w:val="24"/>
                <w:szCs w:val="24"/>
              </w:rPr>
              <w:t>Words</w:t>
            </w:r>
          </w:p>
        </w:tc>
        <w:tc>
          <w:tcPr>
            <w:tcW w:w="1967" w:type="dxa"/>
          </w:tcPr>
          <w:p w14:paraId="1F33998B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 over syllabus and outline</w:t>
            </w:r>
          </w:p>
          <w:p w14:paraId="19963208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320A09CA" w14:textId="77777777" w:rsidR="00661CA0" w:rsidRPr="00BD319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46265CA7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 (30 mins.)</w:t>
            </w:r>
          </w:p>
          <w:p w14:paraId="23B68BAC" w14:textId="6454C219" w:rsidR="00C30E32" w:rsidRPr="00C30E32" w:rsidRDefault="00AB7677" w:rsidP="00AB76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1 </w:t>
            </w:r>
            <w:r w:rsidR="00FA645A">
              <w:rPr>
                <w:rFonts w:ascii="Times New Roman" w:hAnsi="Times New Roman" w:cs="Times New Roman"/>
                <w:b/>
                <w:sz w:val="24"/>
                <w:szCs w:val="24"/>
              </w:rPr>
              <w:t>Due 11/5</w:t>
            </w:r>
          </w:p>
          <w:p w14:paraId="2D19143C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2A17F7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07E6343A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56E5237" w14:textId="77777777" w:rsidR="00C30E32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454C3DA" w14:textId="77777777" w:rsidR="00BD3190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Pretest     </w:t>
            </w:r>
          </w:p>
        </w:tc>
      </w:tr>
      <w:tr w:rsidR="007045AD" w:rsidRPr="00BD3190" w14:paraId="6E6BC84A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3EDA707E" w14:textId="6268682F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5D1A6398" w14:textId="77777777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2F91BDD" w14:textId="708BD747" w:rsidR="00C30E32" w:rsidRDefault="00C30E32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EAB97" w14:textId="6C1CADC0" w:rsidR="00896C35" w:rsidRDefault="00FA645A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10/31/19</w:t>
            </w:r>
          </w:p>
          <w:p w14:paraId="1915DA59" w14:textId="3C10EE1E" w:rsidR="00A93787" w:rsidRDefault="00A93787" w:rsidP="00896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6361C" w14:textId="77777777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AB1D8" w14:textId="736D260A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794577F8" w14:textId="77777777" w:rsidR="00C30E32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Lesson-2 (DVD 25 m</w:t>
            </w:r>
            <w:r w:rsidR="00C30E32">
              <w:rPr>
                <w:rFonts w:ascii="Times New Roman" w:hAnsi="Times New Roman" w:cs="Times New Roman"/>
                <w:sz w:val="24"/>
                <w:szCs w:val="24"/>
              </w:rPr>
              <w:t>inutes)</w:t>
            </w:r>
          </w:p>
        </w:tc>
        <w:tc>
          <w:tcPr>
            <w:tcW w:w="1967" w:type="dxa"/>
          </w:tcPr>
          <w:p w14:paraId="34D0EA5D" w14:textId="00BD8EBE" w:rsidR="00661CA0" w:rsidRDefault="00661CA0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0D5">
              <w:rPr>
                <w:rFonts w:ascii="Times New Roman" w:hAnsi="Times New Roman" w:cs="Times New Roman"/>
                <w:sz w:val="24"/>
                <w:szCs w:val="24"/>
              </w:rPr>
              <w:t>Quiz 1</w:t>
            </w:r>
          </w:p>
          <w:p w14:paraId="0319C400" w14:textId="77777777" w:rsidR="003030D5" w:rsidRDefault="003030D5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BCA20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</w:tc>
        <w:tc>
          <w:tcPr>
            <w:tcW w:w="2152" w:type="dxa"/>
          </w:tcPr>
          <w:p w14:paraId="38460D62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2 (30 mins.)</w:t>
            </w:r>
          </w:p>
          <w:p w14:paraId="727C47AF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4D6F1AC" w14:textId="77777777" w:rsidR="00661CA0" w:rsidRP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2</w:t>
            </w:r>
            <w: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min)</w:t>
            </w:r>
          </w:p>
          <w:p w14:paraId="650218F1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( 1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C83BE01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CE7C9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4BF12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852E019" w14:textId="77777777" w:rsidR="00C30E32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1 </w:t>
            </w:r>
          </w:p>
        </w:tc>
      </w:tr>
      <w:tr w:rsidR="007045AD" w:rsidRPr="00BD3190" w14:paraId="55AC2ADC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37EFBB57" w14:textId="0E80F79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gridSpan w:val="2"/>
          </w:tcPr>
          <w:p w14:paraId="02F2C73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4660A37" w14:textId="77777777" w:rsidR="00F47DD8" w:rsidRDefault="00F47DD8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5E6CA" w14:textId="4B1B67F1" w:rsidR="00896C35" w:rsidRDefault="00FA645A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11/5/19</w:t>
            </w:r>
          </w:p>
        </w:tc>
        <w:tc>
          <w:tcPr>
            <w:tcW w:w="3244" w:type="dxa"/>
          </w:tcPr>
          <w:p w14:paraId="76938069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Lesson-3 (DVD 29 minutes)</w:t>
            </w:r>
          </w:p>
          <w:p w14:paraId="13B242B8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64903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Body Directions,</w:t>
            </w:r>
          </w:p>
          <w:p w14:paraId="441BCC76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Dimensions, quadrants and</w:t>
            </w:r>
          </w:p>
          <w:p w14:paraId="797F9292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Planes</w:t>
            </w:r>
          </w:p>
        </w:tc>
        <w:tc>
          <w:tcPr>
            <w:tcW w:w="1967" w:type="dxa"/>
          </w:tcPr>
          <w:p w14:paraId="6AB9B5EB" w14:textId="77777777" w:rsidR="00B34621" w:rsidRDefault="00661CA0" w:rsidP="00BD3190">
            <w:r>
              <w:t xml:space="preserve"> </w:t>
            </w:r>
            <w:r w:rsidR="00B34621">
              <w:t xml:space="preserve">Quiz 2 </w:t>
            </w:r>
          </w:p>
          <w:p w14:paraId="2E26E4B9" w14:textId="7184EEFB" w:rsidR="00492867" w:rsidRPr="00492867" w:rsidRDefault="000F0240" w:rsidP="00BD3190">
            <w:pPr>
              <w:rPr>
                <w:b/>
              </w:rPr>
            </w:pPr>
            <w:r>
              <w:rPr>
                <w:b/>
              </w:rPr>
              <w:t xml:space="preserve">Article 1 Due- </w:t>
            </w:r>
          </w:p>
          <w:p w14:paraId="25216673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0D706FF9" w14:textId="2D84640C" w:rsidR="00FF7DE6" w:rsidRPr="00492867" w:rsidRDefault="00FF7DE6" w:rsidP="00BD319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 time homework </w:t>
            </w:r>
          </w:p>
          <w:p w14:paraId="0D640A12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1E3022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3 (30 mins.)</w:t>
            </w:r>
          </w:p>
          <w:p w14:paraId="0CD71D37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Body Directions etc.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388888B" w14:textId="77777777" w:rsidR="00661CA0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7EB13DE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3065D72F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CEE01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38496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84261B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2</w:t>
            </w:r>
          </w:p>
        </w:tc>
      </w:tr>
      <w:tr w:rsidR="007045AD" w:rsidRPr="00BD3190" w14:paraId="2660EAEA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48F5114A" w14:textId="7D8B3DA5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7CA515C7" w14:textId="77777777" w:rsidR="00B557E0" w:rsidRDefault="00B557E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1619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1DD49E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20DF6" w14:textId="4F4EEEC8" w:rsidR="00896C35" w:rsidRDefault="00FA645A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11/7/19</w:t>
            </w:r>
          </w:p>
          <w:p w14:paraId="3672A131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EAEF0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A1ABB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48D06734" w14:textId="77777777" w:rsidR="00B557E0" w:rsidRDefault="00B557E0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405B0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Lesson-4 (DVD 26 minutes)</w:t>
            </w:r>
          </w:p>
        </w:tc>
        <w:tc>
          <w:tcPr>
            <w:tcW w:w="1967" w:type="dxa"/>
          </w:tcPr>
          <w:p w14:paraId="612B1BEF" w14:textId="0438BB10" w:rsidR="00B557E0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3</w:t>
            </w:r>
          </w:p>
          <w:p w14:paraId="4DDB8859" w14:textId="77777777" w:rsidR="00E130D9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“Word (UN)Scramble”</w:t>
            </w:r>
          </w:p>
          <w:p w14:paraId="7A0AA71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words from lesson 3</w:t>
            </w:r>
          </w:p>
          <w:p w14:paraId="05B8A7ED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180ED3BE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DCCAF" w14:textId="77777777" w:rsidR="00F1392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4 (30 mins)</w:t>
            </w:r>
          </w:p>
          <w:p w14:paraId="570212F0" w14:textId="5D469B85" w:rsidR="00492867" w:rsidRPr="00492867" w:rsidRDefault="0049286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2 Due </w:t>
            </w:r>
            <w:r w:rsidR="00FA645A">
              <w:rPr>
                <w:rFonts w:ascii="Times New Roman" w:hAnsi="Times New Roman" w:cs="Times New Roman"/>
                <w:b/>
                <w:sz w:val="24"/>
                <w:szCs w:val="24"/>
              </w:rPr>
              <w:t>Nov. 21st</w:t>
            </w:r>
            <w:r w:rsidR="008812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64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59D785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51DDAA7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Crossword Puzzle Lesson 4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6559EB9E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Anatomy &amp; Physiology Hand out 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45B0FA05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Review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317461B1" w14:textId="77777777" w:rsidR="009A53CF" w:rsidRDefault="009A53CF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</w:tc>
        <w:tc>
          <w:tcPr>
            <w:tcW w:w="1314" w:type="dxa"/>
          </w:tcPr>
          <w:p w14:paraId="58D48EE7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1852" w14:textId="77777777" w:rsidR="00F13927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492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45AD" w:rsidRPr="00BD3190" w14:paraId="71318081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6F20E6DA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36" w:type="dxa"/>
            <w:gridSpan w:val="2"/>
          </w:tcPr>
          <w:p w14:paraId="5C451CD9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DF9DFF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3135D" w14:textId="71C83EF6" w:rsidR="00896C35" w:rsidRDefault="00FA645A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11/12/19</w:t>
            </w:r>
          </w:p>
        </w:tc>
        <w:tc>
          <w:tcPr>
            <w:tcW w:w="3244" w:type="dxa"/>
          </w:tcPr>
          <w:p w14:paraId="436A811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Lesson-5 (DVD 26 minutes)</w:t>
            </w:r>
          </w:p>
          <w:p w14:paraId="67E84DCA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D1BD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abbreviations of </w:t>
            </w:r>
          </w:p>
          <w:p w14:paraId="6A210E2B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Terms</w:t>
            </w:r>
          </w:p>
        </w:tc>
        <w:tc>
          <w:tcPr>
            <w:tcW w:w="1967" w:type="dxa"/>
          </w:tcPr>
          <w:p w14:paraId="37C169F0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4</w:t>
            </w:r>
          </w:p>
          <w:p w14:paraId="11298162" w14:textId="0F6D1973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Catch That Word” words </w:t>
            </w:r>
          </w:p>
          <w:p w14:paraId="0055467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 lesson 4</w:t>
            </w:r>
          </w:p>
          <w:p w14:paraId="627C65F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595FC949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5 (30 mins.)</w:t>
            </w:r>
          </w:p>
          <w:p w14:paraId="4AB9CB9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C5148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5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7B29994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Abbreviation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BA7E4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8A8C5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8376BD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4</w:t>
            </w:r>
          </w:p>
        </w:tc>
      </w:tr>
      <w:tr w:rsidR="007045AD" w:rsidRPr="00BD3190" w14:paraId="6D5EADA0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131BCDCD" w14:textId="1209F37B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CB2EB8B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F43BBC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31D0B" w14:textId="4EE4C29E" w:rsidR="00896C35" w:rsidRDefault="00FA645A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11/14/19</w:t>
            </w:r>
          </w:p>
        </w:tc>
        <w:tc>
          <w:tcPr>
            <w:tcW w:w="3244" w:type="dxa"/>
          </w:tcPr>
          <w:p w14:paraId="330E1E3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Lesson-6 (DVD 28 minutes)</w:t>
            </w:r>
          </w:p>
          <w:p w14:paraId="3FA9068E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D5DBC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436EFAAB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5</w:t>
            </w:r>
          </w:p>
          <w:p w14:paraId="48B1E191" w14:textId="677660DD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26A21CF0" w14:textId="1A7173B4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homework</w:t>
            </w:r>
          </w:p>
          <w:p w14:paraId="204753EB" w14:textId="77777777" w:rsidR="009A53CF" w:rsidRDefault="009A53CF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6B6B214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6 (30 mins)</w:t>
            </w:r>
          </w:p>
          <w:p w14:paraId="07E8A8DE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A2FAB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6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E79A69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3BF97D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5</w:t>
            </w:r>
          </w:p>
        </w:tc>
      </w:tr>
      <w:tr w:rsidR="007045AD" w:rsidRPr="00BD3190" w14:paraId="10D279C0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6437B641" w14:textId="139339AE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  <w:gridSpan w:val="2"/>
          </w:tcPr>
          <w:p w14:paraId="4857C171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3F65D1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6D775" w14:textId="750D8069" w:rsidR="00896C35" w:rsidRDefault="00FA645A" w:rsidP="00881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11/19/19</w:t>
            </w:r>
          </w:p>
        </w:tc>
        <w:tc>
          <w:tcPr>
            <w:tcW w:w="3244" w:type="dxa"/>
          </w:tcPr>
          <w:p w14:paraId="53F4874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Lesson-7 (DVD 29 minutes)</w:t>
            </w:r>
          </w:p>
        </w:tc>
        <w:tc>
          <w:tcPr>
            <w:tcW w:w="1967" w:type="dxa"/>
          </w:tcPr>
          <w:p w14:paraId="66F7B970" w14:textId="17980680" w:rsidR="009A53CF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6</w:t>
            </w:r>
          </w:p>
          <w:p w14:paraId="4891F26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DC8B26E" w14:textId="77777777" w:rsidR="00FF7DE6" w:rsidRPr="00FF7DE6" w:rsidRDefault="00FF7DE6" w:rsidP="00FF7D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Watch an episode of </w:t>
            </w:r>
            <w:r w:rsidRPr="00FF7DE6"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</w:p>
          <w:p w14:paraId="3771F310" w14:textId="77777777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Pick out medical terms and</w:t>
            </w:r>
          </w:p>
          <w:p w14:paraId="29868322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</w:p>
          <w:p w14:paraId="220E194A" w14:textId="77777777" w:rsidR="009A53CF" w:rsidRP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11ECEF9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7 (30 mins)</w:t>
            </w:r>
          </w:p>
          <w:p w14:paraId="49B1620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50A9A62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</w:t>
            </w:r>
            <w:r w:rsidR="0000538B">
              <w:rPr>
                <w:rFonts w:ascii="Times New Roman" w:hAnsi="Times New Roman" w:cs="Times New Roman"/>
                <w:sz w:val="24"/>
                <w:szCs w:val="24"/>
              </w:rPr>
              <w:t xml:space="preserve"> Lesson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D17465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6B3BE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E503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6</w:t>
            </w:r>
          </w:p>
        </w:tc>
      </w:tr>
      <w:tr w:rsidR="007045AD" w:rsidRPr="00BD3190" w14:paraId="09B0CEED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7595786A" w14:textId="558B89CC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02396728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C3997F0" w14:textId="77777777" w:rsidR="006F1B55" w:rsidRDefault="006F1B55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40E0E" w14:textId="13560481" w:rsidR="00896C35" w:rsidRDefault="00FA645A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11/21/19</w:t>
            </w:r>
          </w:p>
        </w:tc>
        <w:tc>
          <w:tcPr>
            <w:tcW w:w="3244" w:type="dxa"/>
          </w:tcPr>
          <w:p w14:paraId="74EBF717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Lesson-8 (DVD 28 minutes)</w:t>
            </w:r>
          </w:p>
        </w:tc>
        <w:tc>
          <w:tcPr>
            <w:tcW w:w="1967" w:type="dxa"/>
          </w:tcPr>
          <w:p w14:paraId="06B797CC" w14:textId="77777777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7</w:t>
            </w:r>
          </w:p>
          <w:p w14:paraId="1B731C8D" w14:textId="78B71F40" w:rsidR="0000538B" w:rsidRPr="00AB7677" w:rsidRDefault="00AB767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Medical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2</w:t>
            </w:r>
            <w:r w:rsidRP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DUE</w:t>
            </w:r>
          </w:p>
          <w:p w14:paraId="7751974B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Jeopardy </w:t>
            </w:r>
          </w:p>
          <w:p w14:paraId="1D432B08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  <w:p w14:paraId="5A336AC9" w14:textId="34D691BF" w:rsidR="0000538B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14:paraId="019478C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6B95E" w14:textId="77777777" w:rsidR="00FF7DE6" w:rsidRPr="00FF7DE6" w:rsidRDefault="00FF7DE6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14:paraId="617210C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8 (30 mins)</w:t>
            </w:r>
          </w:p>
          <w:p w14:paraId="6FF9B27F" w14:textId="57F70F45" w:rsidR="0000538B" w:rsidRPr="0000538B" w:rsidRDefault="0000538B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3 Due</w:t>
            </w:r>
            <w:r w:rsid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FA645A">
              <w:rPr>
                <w:rFonts w:ascii="Times New Roman" w:hAnsi="Times New Roman" w:cs="Times New Roman"/>
                <w:b/>
                <w:sz w:val="24"/>
                <w:szCs w:val="24"/>
              </w:rPr>
              <w:t>Dec. 3rd</w:t>
            </w:r>
          </w:p>
          <w:p w14:paraId="5941B20A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85805DF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8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E6067D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Finish Defining terms from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</w:t>
            </w:r>
          </w:p>
          <w:p w14:paraId="5A93D86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mins)</w:t>
            </w:r>
          </w:p>
          <w:p w14:paraId="74E0DB86" w14:textId="77777777" w:rsidR="0000538B" w:rsidRP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1529F29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7</w:t>
            </w:r>
          </w:p>
        </w:tc>
      </w:tr>
      <w:tr w:rsidR="007045AD" w:rsidRPr="00BD3190" w14:paraId="7F2E5086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5EFF0448" w14:textId="4C471F63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gridSpan w:val="2"/>
          </w:tcPr>
          <w:p w14:paraId="7854221C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47B22D" w14:textId="77777777" w:rsidR="00907153" w:rsidRDefault="00907153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57E67" w14:textId="63F9754D" w:rsidR="00896C35" w:rsidRDefault="00FA645A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11/26/19</w:t>
            </w:r>
          </w:p>
        </w:tc>
        <w:tc>
          <w:tcPr>
            <w:tcW w:w="3244" w:type="dxa"/>
          </w:tcPr>
          <w:p w14:paraId="5AFF16D3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Lesson-9</w:t>
            </w:r>
            <w:r w:rsidR="002E346E"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(DVD 27 minutes</w:t>
            </w: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7" w:type="dxa"/>
          </w:tcPr>
          <w:p w14:paraId="0834CD42" w14:textId="77777777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Quiz 8 </w:t>
            </w:r>
          </w:p>
          <w:p w14:paraId="446108A7" w14:textId="0CED8C32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0281716" w14:textId="6E665B34" w:rsidR="00FF7DE6" w:rsidRPr="00FF7DE6" w:rsidRDefault="00FF7DE6" w:rsidP="00FF7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MIDTERM </w:t>
            </w:r>
          </w:p>
          <w:p w14:paraId="5995BC5E" w14:textId="4A628E6F" w:rsidR="002E346E" w:rsidRPr="00FF7DE6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Med article</w:t>
            </w:r>
          </w:p>
        </w:tc>
        <w:tc>
          <w:tcPr>
            <w:tcW w:w="2152" w:type="dxa"/>
          </w:tcPr>
          <w:p w14:paraId="606849D9" w14:textId="77777777" w:rsidR="0000538B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9 (30 mins)</w:t>
            </w:r>
          </w:p>
          <w:p w14:paraId="1BE5F2A9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F9AF54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9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6C1050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Medical Report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EBB683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EC5A3EA" w14:textId="3600DD38" w:rsidR="0000538B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</w:tc>
      </w:tr>
      <w:tr w:rsidR="007045AD" w:rsidRPr="00BD3190" w14:paraId="4F842B79" w14:textId="77777777" w:rsidTr="00AB7677">
        <w:tc>
          <w:tcPr>
            <w:tcW w:w="810" w:type="dxa"/>
            <w:gridSpan w:val="2"/>
          </w:tcPr>
          <w:p w14:paraId="2ED42316" w14:textId="6D0A4DF4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B52C6F4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7D5788D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12EB8" w14:textId="7415E6FB" w:rsidR="00896C35" w:rsidRDefault="00FA645A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11/28/19</w:t>
            </w:r>
          </w:p>
          <w:p w14:paraId="074B2D7D" w14:textId="77777777" w:rsidR="00FA645A" w:rsidRDefault="00FA645A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EA3D9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6C752969" w14:textId="77777777" w:rsidR="002E346E" w:rsidRDefault="002E346E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Lesson 10(DVD 30 minutes)</w:t>
            </w:r>
          </w:p>
          <w:p w14:paraId="65C29C1A" w14:textId="77777777" w:rsidR="00FA645A" w:rsidRDefault="00FA645A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08185" w14:textId="75EB6E21" w:rsidR="00FA645A" w:rsidRDefault="00FA645A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HOLIDAY</w:t>
            </w:r>
          </w:p>
        </w:tc>
        <w:tc>
          <w:tcPr>
            <w:tcW w:w="1967" w:type="dxa"/>
          </w:tcPr>
          <w:p w14:paraId="15ADF03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9</w:t>
            </w:r>
          </w:p>
          <w:p w14:paraId="3D557BF2" w14:textId="629F55DD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380C856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Medical Report Exercise</w:t>
            </w:r>
          </w:p>
          <w:p w14:paraId="4E92416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465D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64248768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Read Lesson 10 (30 mins)</w:t>
            </w:r>
          </w:p>
          <w:p w14:paraId="686B7C7E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E93D432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10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408DF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2F93ADE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Lesson 9</w:t>
            </w:r>
          </w:p>
        </w:tc>
      </w:tr>
      <w:tr w:rsidR="00D114C9" w:rsidRPr="00BD3190" w14:paraId="624B9FE0" w14:textId="77777777" w:rsidTr="00AB7677">
        <w:tc>
          <w:tcPr>
            <w:tcW w:w="810" w:type="dxa"/>
            <w:gridSpan w:val="2"/>
          </w:tcPr>
          <w:p w14:paraId="0997FA73" w14:textId="6A1CC317" w:rsidR="00D114C9" w:rsidRDefault="00D114C9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66FC4B4" w14:textId="77777777" w:rsidR="00D114C9" w:rsidRDefault="00D114C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28D9E656" w14:textId="77777777" w:rsidR="00D114C9" w:rsidRDefault="00D114C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4A664CE1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1A03332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9D8EEBE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AD" w:rsidRPr="00BD3190" w14:paraId="0BECDDB0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1C849AA6" w14:textId="4CE4CA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gridSpan w:val="2"/>
          </w:tcPr>
          <w:p w14:paraId="262D960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74917A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F012E" w14:textId="10CB660A" w:rsidR="00907153" w:rsidRDefault="00FA645A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12/3/19</w:t>
            </w:r>
          </w:p>
        </w:tc>
        <w:tc>
          <w:tcPr>
            <w:tcW w:w="3244" w:type="dxa"/>
          </w:tcPr>
          <w:p w14:paraId="151D1482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Lesson-11 (DVD 29 minutes)</w:t>
            </w:r>
          </w:p>
          <w:p w14:paraId="17A88E0E" w14:textId="0BBDE28C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98A052F" w14:textId="77777777" w:rsidR="00FF7DE6" w:rsidRP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10</w:t>
            </w:r>
          </w:p>
          <w:p w14:paraId="385E65DC" w14:textId="73218F79" w:rsidR="00085158" w:rsidRPr="007024A4" w:rsidRDefault="000F0240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3 </w:t>
            </w:r>
          </w:p>
          <w:p w14:paraId="18767A4C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Lesson </w:t>
            </w:r>
          </w:p>
          <w:p w14:paraId="143E7321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and 12</w:t>
            </w:r>
          </w:p>
          <w:p w14:paraId="3AD37156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for Homework</w:t>
            </w:r>
          </w:p>
          <w:p w14:paraId="5CAFBA7F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C92743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 Lessons 11 and 12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51A89B2" w14:textId="77777777" w:rsidR="00AB7677" w:rsidRDefault="00AB7677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4 Due </w:t>
            </w:r>
          </w:p>
          <w:p w14:paraId="3D4F5380" w14:textId="0A935AED" w:rsidR="00AB7677" w:rsidRDefault="00FA645A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Dec. 17th</w:t>
            </w:r>
            <w:bookmarkStart w:id="0" w:name="_GoBack"/>
            <w:bookmarkEnd w:id="0"/>
          </w:p>
          <w:p w14:paraId="58CA6BD5" w14:textId="3F4E6396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11 and 12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97C017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Puzzles 11 and 12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B119E9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3BB42B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E7BBC20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10</w:t>
            </w:r>
          </w:p>
        </w:tc>
      </w:tr>
      <w:tr w:rsidR="007045AD" w:rsidRPr="00BD3190" w14:paraId="75E5432E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1901560C" w14:textId="27431F75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634ECB2C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9CAEA3C" w14:textId="7F313C50" w:rsidR="00907153" w:rsidRDefault="00FA645A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12/5/19</w:t>
            </w:r>
          </w:p>
          <w:p w14:paraId="1577E4E0" w14:textId="77777777" w:rsidR="00085158" w:rsidRDefault="00085158" w:rsidP="0070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553F2135" w14:textId="088C5C4E" w:rsidR="00085158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Lesson-12 (DVD 11 minutes)</w:t>
            </w:r>
          </w:p>
        </w:tc>
        <w:tc>
          <w:tcPr>
            <w:tcW w:w="1967" w:type="dxa"/>
          </w:tcPr>
          <w:p w14:paraId="3CC6688C" w14:textId="77777777" w:rsid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11 </w:t>
            </w:r>
          </w:p>
          <w:p w14:paraId="71E9E16A" w14:textId="2DCD6C74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3479A6AE" w14:textId="77777777" w:rsidR="00085158" w:rsidRPr="00B2749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Report Exercise</w:t>
            </w:r>
          </w:p>
        </w:tc>
        <w:tc>
          <w:tcPr>
            <w:tcW w:w="2152" w:type="dxa"/>
          </w:tcPr>
          <w:p w14:paraId="39FC2EC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13 (30 mins)</w:t>
            </w:r>
          </w:p>
          <w:p w14:paraId="1A9AC89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0EAD0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13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10299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18C6C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F90A863" w14:textId="77777777" w:rsidR="00085158" w:rsidRDefault="00085158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</w:p>
          <w:p w14:paraId="558F4F62" w14:textId="56CBBAD8" w:rsidR="00907153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045AD" w:rsidRPr="00BD3190" w14:paraId="02D56C82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774F4115" w14:textId="22A58480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  <w:gridSpan w:val="2"/>
          </w:tcPr>
          <w:p w14:paraId="3680A8C2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B52621" w14:textId="77777777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AB508" w14:textId="7AC9F1A6" w:rsidR="00896C35" w:rsidRDefault="00FA645A" w:rsidP="00881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12/10/19</w:t>
            </w:r>
          </w:p>
        </w:tc>
        <w:tc>
          <w:tcPr>
            <w:tcW w:w="3244" w:type="dxa"/>
          </w:tcPr>
          <w:p w14:paraId="4DAA5292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Lesson-13 (DVD 28 minutes)</w:t>
            </w:r>
          </w:p>
          <w:p w14:paraId="02FFD518" w14:textId="0017796F" w:rsidR="00085158" w:rsidRDefault="00085158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68585A6" w14:textId="77777777" w:rsidR="00FF7DE6" w:rsidRDefault="00FF7DE6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12 </w:t>
            </w:r>
          </w:p>
          <w:p w14:paraId="2B9EA8DA" w14:textId="4814F19A" w:rsidR="00085158" w:rsidRPr="00B27494" w:rsidRDefault="003F309F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00C07058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14 (30 mins)</w:t>
            </w:r>
          </w:p>
          <w:p w14:paraId="71A28C79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F3FA1E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14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1CF0F2A" w14:textId="77777777" w:rsidR="00085158" w:rsidRDefault="003F309F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62A9E830" w14:textId="77777777" w:rsidR="00907153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</w:t>
            </w:r>
            <w:r w:rsidR="0090715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14:paraId="60CBE1CC" w14:textId="6C79A7E6" w:rsidR="00907153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  </w:t>
            </w:r>
          </w:p>
          <w:p w14:paraId="3F8595ED" w14:textId="515FD48F" w:rsidR="00085158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45AD" w:rsidRPr="00BD3190" w14:paraId="10B7C255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50B06EAC" w14:textId="2B650FF1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B92A637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301322D" w14:textId="64FFCD02" w:rsidR="00085158" w:rsidRDefault="00FA645A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12/12/19</w:t>
            </w:r>
          </w:p>
          <w:p w14:paraId="4FEEAC88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DC27D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AEA29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70429" w14:textId="3DB5F0D3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29876AA5" w14:textId="586043D7" w:rsidR="00085158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Lesson-14 (DVD 31 minutes)</w:t>
            </w:r>
          </w:p>
        </w:tc>
        <w:tc>
          <w:tcPr>
            <w:tcW w:w="1967" w:type="dxa"/>
          </w:tcPr>
          <w:p w14:paraId="4B12F5F0" w14:textId="4CA42285" w:rsidR="00085158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13 </w:t>
            </w:r>
          </w:p>
        </w:tc>
        <w:tc>
          <w:tcPr>
            <w:tcW w:w="2152" w:type="dxa"/>
          </w:tcPr>
          <w:p w14:paraId="3171C24B" w14:textId="122B1F3D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37835F" w14:textId="0F8B7F49" w:rsidR="00085158" w:rsidRDefault="00907153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13</w:t>
            </w:r>
          </w:p>
        </w:tc>
      </w:tr>
      <w:tr w:rsidR="007045AD" w:rsidRPr="00BD3190" w14:paraId="5FE704CB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74A7033A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4633CBC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AE86247" w14:textId="01E5B3FE" w:rsidR="00085158" w:rsidRDefault="00FA645A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12/17/19</w:t>
            </w:r>
          </w:p>
          <w:p w14:paraId="01F5FBF1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F063F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F737C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E294D" w14:textId="77777777" w:rsidR="00896C35" w:rsidRDefault="00896C35" w:rsidP="00896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F2498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2"/>
          </w:tcPr>
          <w:p w14:paraId="1FFBBD27" w14:textId="77777777" w:rsidR="00085158" w:rsidRPr="00FF7DE6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C1471C1" w14:textId="77777777" w:rsidR="00FF7DE6" w:rsidRP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Quiz 14 </w:t>
            </w:r>
          </w:p>
          <w:p w14:paraId="17944428" w14:textId="211F573D" w:rsidR="00085158" w:rsidRPr="00FF7DE6" w:rsidRDefault="00907153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b/>
                <w:sz w:val="24"/>
                <w:szCs w:val="24"/>
              </w:rPr>
              <w:t>Article 4 Due</w:t>
            </w:r>
          </w:p>
        </w:tc>
        <w:tc>
          <w:tcPr>
            <w:tcW w:w="2152" w:type="dxa"/>
          </w:tcPr>
          <w:p w14:paraId="2E0774D8" w14:textId="1C331D5B" w:rsidR="00085158" w:rsidRDefault="00907153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for Final Exam (5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6F1A52C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14</w:t>
            </w:r>
          </w:p>
        </w:tc>
      </w:tr>
      <w:tr w:rsidR="007045AD" w:rsidRPr="00BD3190" w14:paraId="14B300EF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3CAFD1DD" w14:textId="675CDC2B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4012D743" w14:textId="77777777" w:rsidR="007045AD" w:rsidRDefault="00085158" w:rsidP="0070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935A088" w14:textId="23386E82" w:rsidR="00896C35" w:rsidRDefault="00FA645A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12/19/19</w:t>
            </w:r>
          </w:p>
          <w:p w14:paraId="468178EE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92091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36046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6BFB6" w14:textId="39A2E4F0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14:paraId="73B59AA1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FA19D0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</w:t>
            </w:r>
          </w:p>
          <w:p w14:paraId="4DBCF5D6" w14:textId="77777777" w:rsidR="00085158" w:rsidRPr="00D409A3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7" w:type="dxa"/>
          </w:tcPr>
          <w:p w14:paraId="652FF233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6B7819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EXAM</w:t>
            </w:r>
          </w:p>
          <w:p w14:paraId="64EB54A9" w14:textId="77777777" w:rsidR="00085158" w:rsidRDefault="00085158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14:paraId="331BC1B8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AE38004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377E62" w14:textId="595C56F9" w:rsidR="00BD3190" w:rsidRPr="00BD3190" w:rsidRDefault="00BD3190" w:rsidP="00BD319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BD3190" w:rsidRPr="00BD3190" w:rsidSect="009835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F7876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90"/>
    <w:rsid w:val="0000538B"/>
    <w:rsid w:val="00085158"/>
    <w:rsid w:val="000B0921"/>
    <w:rsid w:val="000F0240"/>
    <w:rsid w:val="002B4B51"/>
    <w:rsid w:val="002C7A63"/>
    <w:rsid w:val="002E346E"/>
    <w:rsid w:val="003030D5"/>
    <w:rsid w:val="00337020"/>
    <w:rsid w:val="0036628A"/>
    <w:rsid w:val="003E291E"/>
    <w:rsid w:val="003F309F"/>
    <w:rsid w:val="00492867"/>
    <w:rsid w:val="004B096C"/>
    <w:rsid w:val="00515890"/>
    <w:rsid w:val="005A5809"/>
    <w:rsid w:val="00661CA0"/>
    <w:rsid w:val="006F1B55"/>
    <w:rsid w:val="006F5C7C"/>
    <w:rsid w:val="007024A4"/>
    <w:rsid w:val="007045AD"/>
    <w:rsid w:val="0071164F"/>
    <w:rsid w:val="007338B4"/>
    <w:rsid w:val="007746C5"/>
    <w:rsid w:val="0088124A"/>
    <w:rsid w:val="00896C35"/>
    <w:rsid w:val="008A52C0"/>
    <w:rsid w:val="00907153"/>
    <w:rsid w:val="00983597"/>
    <w:rsid w:val="009A53CF"/>
    <w:rsid w:val="00A93787"/>
    <w:rsid w:val="00AB7677"/>
    <w:rsid w:val="00B27494"/>
    <w:rsid w:val="00B34621"/>
    <w:rsid w:val="00B557E0"/>
    <w:rsid w:val="00BD3190"/>
    <w:rsid w:val="00C30E32"/>
    <w:rsid w:val="00D114C9"/>
    <w:rsid w:val="00D135B5"/>
    <w:rsid w:val="00D409A3"/>
    <w:rsid w:val="00D54DAC"/>
    <w:rsid w:val="00D65F1F"/>
    <w:rsid w:val="00D674EF"/>
    <w:rsid w:val="00E105BE"/>
    <w:rsid w:val="00E130D9"/>
    <w:rsid w:val="00E75A9F"/>
    <w:rsid w:val="00EC1BB6"/>
    <w:rsid w:val="00F13927"/>
    <w:rsid w:val="00F46B0B"/>
    <w:rsid w:val="00F47DD8"/>
    <w:rsid w:val="00F5061E"/>
    <w:rsid w:val="00FA645A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9CD4E"/>
  <w15:docId w15:val="{0E93DBFA-E130-4FF0-B330-6272DE7B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492867"/>
    <w:pPr>
      <w:numPr>
        <w:numId w:val="1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75150DC6</Template>
  <TotalTime>1</TotalTime>
  <Pages>4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Sue Hawes</cp:lastModifiedBy>
  <cp:revision>2</cp:revision>
  <cp:lastPrinted>2019-10-30T10:26:00Z</cp:lastPrinted>
  <dcterms:created xsi:type="dcterms:W3CDTF">2019-10-30T10:27:00Z</dcterms:created>
  <dcterms:modified xsi:type="dcterms:W3CDTF">2019-10-30T10:27:00Z</dcterms:modified>
</cp:coreProperties>
</file>